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3GPP TSG-SA WG2 Meeting #1</w:t>
      </w:r>
      <w:r>
        <w:rPr>
          <w:rFonts w:eastAsia="Arial Unicode MS" w:cs="Arial" w:hint="eastAsia"/>
          <w:bCs/>
          <w:sz w:val="24"/>
          <w:lang w:eastAsia="zh-CN"/>
        </w:rPr>
        <w:t>40</w:t>
      </w:r>
      <w:r w:rsidRPr="00280C65">
        <w:rPr>
          <w:rFonts w:eastAsia="Arial Unicode MS" w:cs="Arial"/>
          <w:bCs/>
          <w:sz w:val="24"/>
        </w:rPr>
        <w:t>E</w:t>
      </w:r>
      <w:r w:rsidRPr="00436104">
        <w:rPr>
          <w:rFonts w:eastAsia="Arial Unicode MS" w:cs="Arial"/>
          <w:bCs/>
          <w:sz w:val="24"/>
        </w:rPr>
        <w:tab/>
        <w:t>S2-200</w:t>
      </w:r>
      <w:r w:rsidR="00E06B71">
        <w:rPr>
          <w:rFonts w:eastAsia="Arial Unicode MS" w:cs="Arial" w:hint="eastAsia"/>
          <w:bCs/>
          <w:sz w:val="24"/>
          <w:lang w:eastAsia="zh-CN"/>
        </w:rPr>
        <w:t>5196</w:t>
      </w:r>
    </w:p>
    <w:p w:rsidR="001E41F3" w:rsidRDefault="003C2476" w:rsidP="003C2476">
      <w:pPr>
        <w:pStyle w:val="CRCoverPage"/>
        <w:outlineLvl w:val="0"/>
        <w:rPr>
          <w:b/>
          <w:noProof/>
          <w:sz w:val="24"/>
          <w:lang w:eastAsia="zh-CN"/>
        </w:rPr>
      </w:pPr>
      <w:r w:rsidRPr="00587225">
        <w:rPr>
          <w:rFonts w:eastAsia="Arial Unicode MS" w:cs="Arial"/>
          <w:b/>
          <w:bCs/>
          <w:sz w:val="24"/>
          <w:lang w:eastAsia="zh-CN"/>
        </w:rPr>
        <w:t>19 August - 2 September, 2020, Electronic</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E06B71" w:rsidP="00F6214A">
            <w:pPr>
              <w:pStyle w:val="CRCoverPage"/>
              <w:spacing w:after="0"/>
              <w:rPr>
                <w:noProof/>
                <w:lang w:eastAsia="zh-CN"/>
              </w:rPr>
            </w:pPr>
            <w:r>
              <w:rPr>
                <w:rFonts w:hint="eastAsia"/>
                <w:b/>
                <w:noProof/>
                <w:sz w:val="28"/>
                <w:lang w:eastAsia="zh-CN"/>
              </w:rPr>
              <w:t>2353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2476">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3C2476">
              <w:rPr>
                <w:b/>
                <w:noProof/>
                <w:sz w:val="32"/>
                <w:lang w:eastAsia="zh-CN"/>
              </w:rPr>
              <w:t>5</w:t>
            </w:r>
            <w:r w:rsidR="006159E8" w:rsidRPr="008C2C44">
              <w:rPr>
                <w:b/>
                <w:noProof/>
                <w:sz w:val="32"/>
              </w:rPr>
              <w:t>.</w:t>
            </w:r>
            <w:r w:rsidR="003C2476">
              <w:rPr>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38C2" w:rsidP="00EF38C2">
            <w:pPr>
              <w:pStyle w:val="CRCoverPage"/>
              <w:spacing w:after="0"/>
              <w:ind w:left="100"/>
              <w:rPr>
                <w:noProof/>
                <w:lang w:eastAsia="zh-CN"/>
              </w:rPr>
            </w:pPr>
            <w:r>
              <w:t xml:space="preserve">Remove </w:t>
            </w:r>
            <w:r w:rsidR="00F15A6B">
              <w:t xml:space="preserve">End Marker Indication in </w:t>
            </w:r>
            <w:r>
              <w:rPr>
                <w:rFonts w:hint="eastAsia"/>
                <w:lang w:eastAsia="zh-CN"/>
              </w:rPr>
              <w:t>N16/N16a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B683B">
              <w:fldChar w:fldCharType="begin"/>
            </w:r>
            <w:r w:rsidR="00941E30">
              <w:instrText xml:space="preserve"> DOCPROPERTY  SourceIfTsg  \* MERGEFORMAT </w:instrText>
            </w:r>
            <w:r w:rsidR="00FB683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38C2">
            <w:pPr>
              <w:pStyle w:val="CRCoverPage"/>
              <w:spacing w:after="0"/>
              <w:ind w:left="100"/>
              <w:rPr>
                <w:noProof/>
                <w:lang w:eastAsia="zh-CN"/>
              </w:rPr>
            </w:pPr>
            <w:r w:rsidRPr="00EF38C2">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683B" w:rsidP="00F15A6B">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F15A6B">
                <w:rPr>
                  <w:noProof/>
                  <w:lang w:eastAsia="zh-CN"/>
                </w:rPr>
                <w:t>8</w:t>
              </w:r>
              <w:r w:rsidR="00D24991">
                <w:rPr>
                  <w:noProof/>
                </w:rPr>
                <w:t>-</w:t>
              </w:r>
            </w:fldSimple>
            <w:r w:rsidR="00F15A6B">
              <w:rPr>
                <w:noProof/>
                <w:lang w:eastAsia="zh-CN"/>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683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5A6B" w:rsidRDefault="00F15A6B" w:rsidP="00707E74">
            <w:pPr>
              <w:pStyle w:val="CRCoverPage"/>
              <w:spacing w:after="0"/>
              <w:ind w:left="-42"/>
              <w:rPr>
                <w:rFonts w:cs="Arial"/>
                <w:bCs/>
                <w:lang w:eastAsia="zh-CN"/>
              </w:rPr>
            </w:pPr>
            <w:r w:rsidRPr="00354D8E">
              <w:rPr>
                <w:noProof/>
              </w:rPr>
              <w:t xml:space="preserve"> </w:t>
            </w:r>
            <w:r w:rsidR="00707E74">
              <w:rPr>
                <w:rFonts w:hint="eastAsia"/>
                <w:noProof/>
                <w:lang w:eastAsia="zh-CN"/>
              </w:rPr>
              <w:t xml:space="preserve">  </w:t>
            </w:r>
            <w:r w:rsidRPr="00354D8E">
              <w:rPr>
                <w:noProof/>
              </w:rPr>
              <w:t>C4-201165</w:t>
            </w:r>
            <w:r>
              <w:rPr>
                <w:noProof/>
              </w:rPr>
              <w:t xml:space="preserve"> </w:t>
            </w:r>
            <w:r w:rsidRPr="00354D8E">
              <w:rPr>
                <w:noProof/>
              </w:rPr>
              <w:t xml:space="preserve">LS </w:t>
            </w:r>
            <w:r w:rsidR="00707E74">
              <w:rPr>
                <w:noProof/>
              </w:rPr>
              <w:t>s</w:t>
            </w:r>
            <w:r w:rsidR="00707E74">
              <w:rPr>
                <w:rFonts w:hint="eastAsia"/>
                <w:noProof/>
                <w:lang w:eastAsia="zh-CN"/>
              </w:rPr>
              <w:t xml:space="preserve">hows the </w:t>
            </w:r>
            <w:r w:rsidR="00707E74" w:rsidRPr="00707E74">
              <w:rPr>
                <w:noProof/>
                <w:lang w:eastAsia="zh-CN"/>
              </w:rPr>
              <w:t>End Marker Indication</w:t>
            </w:r>
            <w:r w:rsidR="00707E74">
              <w:rPr>
                <w:rFonts w:hint="eastAsia"/>
                <w:noProof/>
                <w:lang w:eastAsia="zh-CN"/>
              </w:rPr>
              <w:t xml:space="preserve"> shoud be removed in N16/N16a. In order for aligment with CT4, this paper proposes to do the following modifications.</w:t>
            </w:r>
          </w:p>
          <w:p w:rsidR="00635420" w:rsidRDefault="00635420" w:rsidP="00E06B71">
            <w:pPr>
              <w:pStyle w:val="CRCoverPage"/>
              <w:tabs>
                <w:tab w:val="left" w:pos="2626"/>
              </w:tabs>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5A6B" w:rsidP="00E06B71">
            <w:pPr>
              <w:pStyle w:val="CRCoverPage"/>
              <w:spacing w:after="0"/>
              <w:rPr>
                <w:noProof/>
                <w:lang w:eastAsia="zh-CN"/>
              </w:rPr>
            </w:pPr>
            <w:r>
              <w:t>Align</w:t>
            </w:r>
            <w:r w:rsidR="00E06B71">
              <w:rPr>
                <w:rFonts w:hint="eastAsia"/>
                <w:lang w:eastAsia="zh-CN"/>
              </w:rPr>
              <w:t>ment</w:t>
            </w:r>
            <w:r w:rsidR="00E06B71">
              <w:t xml:space="preserve"> </w:t>
            </w:r>
            <w:r w:rsidR="00E06B71">
              <w:rPr>
                <w:rFonts w:hint="eastAsia"/>
                <w:lang w:eastAsia="zh-CN"/>
              </w:rPr>
              <w:t>with</w:t>
            </w:r>
            <w:r w:rsidR="00E06B71">
              <w:t xml:space="preserve"> CT4 LS and </w:t>
            </w:r>
            <w:r w:rsidR="00E06B71">
              <w:rPr>
                <w:rFonts w:hint="eastAsia"/>
                <w:lang w:eastAsia="zh-CN"/>
              </w:rPr>
              <w:t>r</w:t>
            </w:r>
            <w:r>
              <w:t xml:space="preserve">emove un-necessary End Marker Indication in invocations of </w:t>
            </w:r>
            <w:r w:rsidRPr="00140E21">
              <w:t xml:space="preserve">Nsmf_PDUSession_Update Request </w:t>
            </w:r>
            <w:r>
              <w:t>related with UE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0720" w:rsidP="00707E74">
            <w:pPr>
              <w:pStyle w:val="CRCoverPage"/>
              <w:spacing w:after="0"/>
              <w:rPr>
                <w:noProof/>
                <w:lang w:eastAsia="zh-CN"/>
              </w:rPr>
            </w:pPr>
            <w:r>
              <w:rPr>
                <w:rFonts w:hint="eastAsia"/>
                <w:noProof/>
                <w:lang w:eastAsia="zh-CN"/>
              </w:rPr>
              <w:t>I</w:t>
            </w:r>
            <w:r w:rsidR="00707E74" w:rsidRPr="00707E74">
              <w:rPr>
                <w:noProof/>
              </w:rPr>
              <w:t xml:space="preserve">nconsistency </w:t>
            </w:r>
            <w:r w:rsidR="00F15A6B">
              <w:rPr>
                <w:noProof/>
              </w:rPr>
              <w:t>bewteen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1180" w:rsidP="00962CDB">
            <w:pPr>
              <w:pStyle w:val="CRCoverPage"/>
              <w:spacing w:after="0"/>
              <w:ind w:left="100"/>
              <w:rPr>
                <w:noProof/>
                <w:lang w:eastAsia="zh-CN"/>
              </w:rPr>
            </w:pPr>
            <w:r w:rsidRPr="00BA1180">
              <w:rPr>
                <w:noProof/>
                <w:lang w:eastAsia="zh-CN"/>
              </w:rPr>
              <w:t>4.</w:t>
            </w:r>
            <w:r w:rsidR="00F15A6B">
              <w:rPr>
                <w:rFonts w:hint="eastAsia"/>
                <w:noProof/>
                <w:lang w:eastAsia="zh-CN"/>
              </w:rPr>
              <w:t>23.4.2</w:t>
            </w:r>
            <w:r w:rsidR="00F15A6B">
              <w:rPr>
                <w:noProof/>
                <w:lang w:eastAsia="zh-CN"/>
              </w:rPr>
              <w:t>; 4.23.4.3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F15A6B" w:rsidRPr="00140E21" w:rsidRDefault="00F15A6B" w:rsidP="00F15A6B">
      <w:pPr>
        <w:pStyle w:val="4"/>
      </w:pPr>
      <w:bookmarkStart w:id="2" w:name="_Toc11137165"/>
      <w:bookmarkStart w:id="3" w:name="_Toc5026447"/>
      <w:bookmarkStart w:id="4" w:name="_Toc20204330"/>
      <w:bookmarkStart w:id="5" w:name="_Toc27895022"/>
      <w:bookmarkStart w:id="6" w:name="_Toc36192104"/>
      <w:bookmarkStart w:id="7" w:name="_Toc45193203"/>
      <w:bookmarkStart w:id="8" w:name="_Toc47592835"/>
      <w:r w:rsidRPr="00140E21">
        <w:t>4.23.4.2</w:t>
      </w:r>
      <w:r w:rsidRPr="00140E21">
        <w:tab/>
        <w:t>UE Triggered Service Request without I-SMF change/removal</w:t>
      </w:r>
      <w:bookmarkEnd w:id="4"/>
      <w:bookmarkEnd w:id="5"/>
      <w:bookmarkEnd w:id="6"/>
      <w:bookmarkEnd w:id="7"/>
      <w:bookmarkEnd w:id="8"/>
    </w:p>
    <w:p w:rsidR="00F15A6B" w:rsidRPr="00140E21" w:rsidRDefault="00F15A6B" w:rsidP="00F15A6B">
      <w:r w:rsidRPr="00140E21">
        <w:t>When both I-SMF and SMF are available for a PDU session and no I-SMF change or removal is needed during the service request procedure, the procedure in this clause is used. Compared to the procedure in clause 4.2.3.2, the SMF is replaced with the I-SMF and the impacted UPF(s) are UPFs that are controlled by I-SMF. Difference are captured below:</w:t>
      </w:r>
    </w:p>
    <w:p w:rsidR="00F15A6B" w:rsidRPr="00F15A6B" w:rsidRDefault="00F15A6B" w:rsidP="00F15A6B">
      <w:pPr>
        <w:pStyle w:val="B1"/>
      </w:pPr>
      <w:r w:rsidRPr="00140E21">
        <w:t>-</w:t>
      </w:r>
      <w:r w:rsidRPr="00140E21">
        <w:tab/>
        <w:t>Steps 6a-6b</w:t>
      </w:r>
      <w:r w:rsidRPr="00F15A6B">
        <w:t>, these steps are not needed as the CN Tunnel Info of UPF (PSA) allocated for N9 is available at the I-SMF when the I-SMF is inserted.</w:t>
      </w:r>
    </w:p>
    <w:p w:rsidR="00F15A6B" w:rsidRPr="00F15A6B" w:rsidDel="00F15A6B" w:rsidRDefault="00F15A6B" w:rsidP="00F15A6B">
      <w:pPr>
        <w:pStyle w:val="B1"/>
        <w:rPr>
          <w:del w:id="9" w:author="CMCC" w:date="2020-08-12T15:05:00Z"/>
        </w:rPr>
      </w:pPr>
      <w:r w:rsidRPr="00F15A6B">
        <w:t>-</w:t>
      </w:r>
      <w:r w:rsidRPr="00F15A6B">
        <w:tab/>
        <w:t xml:space="preserve">Step 7a, the SMF provides the DL Tunnel Info of new intermediate UPF received from I-SMF to UPF(PSA). </w:t>
      </w:r>
      <w:del w:id="10" w:author="CMCC" w:date="2020-08-12T15:05:00Z">
        <w:r w:rsidRPr="00F15A6B" w:rsidDel="00F15A6B">
          <w:delText>If the service request is triggered by downlink data, the End marker indication is also included, which is used to indicate that End Marker(s) is to be sent by the UPF (PSA).</w:delText>
        </w:r>
      </w:del>
    </w:p>
    <w:p w:rsidR="00F15A6B" w:rsidRPr="00140E21" w:rsidRDefault="00F15A6B" w:rsidP="00F15A6B">
      <w:pPr>
        <w:pStyle w:val="B1"/>
      </w:pPr>
      <w:r w:rsidRPr="00F15A6B">
        <w:t>-</w:t>
      </w:r>
      <w:r w:rsidRPr="00F15A6B">
        <w:tab/>
        <w:t>Step 10, this step d</w:t>
      </w:r>
      <w:r w:rsidRPr="00140E21">
        <w:t>oes not apply as in this scenario the I-UPF is always needed.</w:t>
      </w:r>
    </w:p>
    <w:p w:rsidR="00F15A6B" w:rsidRPr="00140E21" w:rsidRDefault="00F15A6B" w:rsidP="00F15A6B">
      <w:pPr>
        <w:pStyle w:val="B1"/>
      </w:pPr>
      <w:r w:rsidRPr="00140E21">
        <w:t>-</w:t>
      </w:r>
      <w:r w:rsidRPr="00140E21">
        <w:tab/>
        <w:t>Step 16, the SMF gets the UE location information from I-SMF at step 5a. If dynamic PCC is deployed</w:t>
      </w:r>
      <w:r>
        <w:t xml:space="preserve">, </w:t>
      </w:r>
      <w:r w:rsidRPr="00140E21">
        <w:t>the SMF may notify the UE location information to PCF and gets the updated policy.</w:t>
      </w:r>
    </w:p>
    <w:p w:rsidR="00F15A6B" w:rsidRPr="00140E21" w:rsidRDefault="00F15A6B" w:rsidP="00F15A6B">
      <w:pPr>
        <w:pStyle w:val="B1"/>
      </w:pPr>
      <w:r w:rsidRPr="00140E21">
        <w:t>-</w:t>
      </w:r>
      <w:r w:rsidRPr="00140E21">
        <w:tab/>
        <w:t>Steps 18a-18b, these steps do not apply as in this scenario the I-UPF is always needed.</w:t>
      </w:r>
    </w:p>
    <w:p w:rsidR="00F15A6B" w:rsidRPr="00140E21" w:rsidRDefault="00F15A6B" w:rsidP="00F15A6B">
      <w:pPr>
        <w:pStyle w:val="B1"/>
      </w:pPr>
      <w:r w:rsidRPr="00140E21">
        <w:t>-</w:t>
      </w:r>
      <w:r w:rsidRPr="00140E21">
        <w:tab/>
        <w:t>Step 21a, this step does not apply as in this scenario the I-UPF is always needed.</w:t>
      </w:r>
    </w:p>
    <w:p w:rsidR="00F15A6B" w:rsidRPr="00140E21" w:rsidRDefault="00F15A6B" w:rsidP="00F15A6B">
      <w:pPr>
        <w:pStyle w:val="4"/>
      </w:pPr>
      <w:bookmarkStart w:id="11" w:name="_Toc20204331"/>
      <w:bookmarkStart w:id="12" w:name="_Toc27895023"/>
      <w:bookmarkStart w:id="13" w:name="_Toc36192105"/>
      <w:bookmarkStart w:id="14" w:name="_Toc45193204"/>
      <w:bookmarkStart w:id="15" w:name="_Toc47592836"/>
      <w:r w:rsidRPr="00140E21">
        <w:t>4.23.4.3</w:t>
      </w:r>
      <w:r w:rsidRPr="00140E21">
        <w:tab/>
        <w:t>UE Triggered Service Request with I-SMF insertion/change/removal</w:t>
      </w:r>
      <w:bookmarkEnd w:id="11"/>
      <w:bookmarkEnd w:id="12"/>
      <w:bookmarkEnd w:id="13"/>
      <w:bookmarkEnd w:id="14"/>
      <w:bookmarkEnd w:id="15"/>
    </w:p>
    <w:p w:rsidR="00F15A6B" w:rsidRPr="00140E21" w:rsidRDefault="00F15A6B" w:rsidP="00F15A6B">
      <w:r w:rsidRPr="00140E21">
        <w:t>When, as part of a UE Triggered Service Request, I-SMF is to be inserted, changed or removed, the procedure in this clause is used. It includes the following cases:</w:t>
      </w:r>
    </w:p>
    <w:p w:rsidR="00F15A6B" w:rsidRPr="00140E21" w:rsidRDefault="00F15A6B" w:rsidP="00F15A6B">
      <w:pPr>
        <w:pStyle w:val="B1"/>
      </w:pPr>
      <w:r w:rsidRPr="00140E21">
        <w:t>-</w:t>
      </w:r>
      <w:r w:rsidRPr="00140E21">
        <w:tab/>
        <w:t>the UE moves from SMF service area to new I-SMF service area, a new I-SMF is inserted (i.e. I-SMF insertion); or</w:t>
      </w:r>
    </w:p>
    <w:p w:rsidR="00F15A6B" w:rsidRPr="00140E21" w:rsidRDefault="00F15A6B" w:rsidP="00F15A6B">
      <w:pPr>
        <w:pStyle w:val="B1"/>
      </w:pPr>
      <w:r w:rsidRPr="00140E21">
        <w:t>-</w:t>
      </w:r>
      <w:r w:rsidRPr="00140E21">
        <w:tab/>
        <w:t>the UE moves from old I-SMF service area to new I-SMF service area, the I-SMF is changed (i.e. I-SMF change); or</w:t>
      </w:r>
    </w:p>
    <w:p w:rsidR="00F15A6B" w:rsidRPr="00140E21" w:rsidRDefault="00F15A6B" w:rsidP="00F15A6B">
      <w:pPr>
        <w:pStyle w:val="B1"/>
      </w:pPr>
      <w:r w:rsidRPr="00140E21">
        <w:t>-</w:t>
      </w:r>
      <w:r w:rsidRPr="00140E21">
        <w:tab/>
        <w:t>the UE moves from old I-SMF service area to SMF service area, the old I-SMF is removed (i.e. I-SMF removal).</w:t>
      </w:r>
    </w:p>
    <w:p w:rsidR="00F15A6B" w:rsidRPr="00140E21" w:rsidRDefault="00F15A6B" w:rsidP="00F15A6B">
      <w:r w:rsidRPr="00140E21">
        <w:t>If the service request is triggered by network due to downlink data and a new I-UPF is selected, forwarding tunnel is established between the old I-UPF(if the old I-UPF is different from PSA) and the new I-UPF to forward buffered data.</w:t>
      </w:r>
    </w:p>
    <w:p w:rsidR="00F15A6B" w:rsidRPr="00140E21" w:rsidRDefault="00F15A6B" w:rsidP="00F15A6B">
      <w:r w:rsidRPr="00140E21">
        <w:t xml:space="preserve">For Home Routed Roaming case, the I-SMF (old and new) and I-UPF (old and new) are located in </w:t>
      </w:r>
      <w:r>
        <w:t xml:space="preserve">Visited </w:t>
      </w:r>
      <w:r w:rsidRPr="00140E21">
        <w:t>PLMN, while the SMF and UPF(PSA) are located in the Home PLMN. In this HR roaming case only the case of I-SMF change applies (there is always a V-SMF for the PDU Session).</w:t>
      </w:r>
    </w:p>
    <w:p w:rsidR="00F15A6B" w:rsidRDefault="00F15A6B" w:rsidP="00F15A6B">
      <w:pPr>
        <w:pStyle w:val="TH"/>
      </w:pPr>
      <w:r w:rsidRPr="00140E21">
        <w:object w:dxaOrig="12345" w:dyaOrig="16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5pt;height:655.3pt" o:ole="">
            <v:imagedata r:id="rId13" o:title="" cropbottom="-250f"/>
          </v:shape>
          <o:OLEObject Type="Embed" ProgID="Visio.Drawing.15" ShapeID="_x0000_i1025" DrawAspect="Content" ObjectID="_1658827752" r:id="rId14"/>
        </w:object>
      </w:r>
    </w:p>
    <w:p w:rsidR="00F15A6B" w:rsidRPr="00140E21" w:rsidRDefault="00F15A6B" w:rsidP="00F15A6B">
      <w:pPr>
        <w:pStyle w:val="TF"/>
      </w:pPr>
      <w:r w:rsidRPr="00140E21">
        <w:t>Figure 4.23.4.3-1: UE Triggered Service Request procedure with I-SMF insertion/change/removal</w:t>
      </w:r>
    </w:p>
    <w:p w:rsidR="00F15A6B" w:rsidRPr="00140E21" w:rsidRDefault="00F15A6B" w:rsidP="00F15A6B">
      <w:pPr>
        <w:pStyle w:val="B1"/>
      </w:pPr>
      <w:r w:rsidRPr="00140E21">
        <w:t>1.</w:t>
      </w:r>
      <w:r w:rsidRPr="00140E21">
        <w:tab/>
        <w:t>Same as the steps 1-3 defined clause 4.2.3.2.</w:t>
      </w:r>
    </w:p>
    <w:p w:rsidR="00F15A6B" w:rsidRPr="00140E21" w:rsidRDefault="00F15A6B" w:rsidP="00F15A6B">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rsidR="00F15A6B" w:rsidRPr="00140E21" w:rsidRDefault="00F15A6B" w:rsidP="00F15A6B">
      <w:r w:rsidRPr="00140E21">
        <w:t>Case: I-SMF insertion or I-SMF change, steps 3-9 are skipped for I-SMF removal case.</w:t>
      </w:r>
    </w:p>
    <w:p w:rsidR="00F15A6B" w:rsidRPr="00140E21" w:rsidRDefault="00F15A6B" w:rsidP="00F15A6B">
      <w:pPr>
        <w:pStyle w:val="B1"/>
      </w:pPr>
      <w:r w:rsidRPr="00140E21">
        <w:t>3.</w:t>
      </w:r>
      <w:r w:rsidRPr="00140E21">
        <w:tab/>
        <w:t>If the AMF has selected a new I-SMF, the AMF sends a Nsmf_PDUSession_CreateSMContext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rsidR="00F15A6B" w:rsidRPr="00140E21" w:rsidRDefault="00F15A6B" w:rsidP="00F15A6B">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rsidR="00F15A6B" w:rsidRPr="00140E21" w:rsidRDefault="00F15A6B" w:rsidP="00F15A6B">
      <w:pPr>
        <w:pStyle w:val="B1"/>
      </w:pPr>
      <w:r w:rsidRPr="00140E21">
        <w:tab/>
        <w:t>If the UE Time Zone has changed compared to the last reported UE Time Zone then the AMF shall include the UE Time Zone IE in this message.</w:t>
      </w:r>
    </w:p>
    <w:p w:rsidR="00F15A6B" w:rsidRPr="00140E21" w:rsidRDefault="00F15A6B" w:rsidP="00F15A6B">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I-SMF insertion) by invoking Nsmf_PDUSession_Context Request (SM context type, SM Context ID). The new I-SMF uses SM Context ID received from AMF for this service operation. SM Context ID is used by the recipient of Nsmf_PDUSession_Context Request in order to determine the targeted PDU Session. SM context type indicates that the requested information is all SM context, i.e. PDN Connection Context and 5G SM context.</w:t>
      </w:r>
    </w:p>
    <w:p w:rsidR="00F15A6B" w:rsidRPr="00140E21" w:rsidRDefault="00F15A6B" w:rsidP="00F15A6B">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rsidR="00F15A6B" w:rsidRPr="00140E21" w:rsidRDefault="00F15A6B" w:rsidP="00F15A6B">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rsidR="00F15A6B" w:rsidRPr="00140E21" w:rsidRDefault="00F15A6B" w:rsidP="00F15A6B">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rsidR="00F15A6B" w:rsidRPr="00140E21" w:rsidRDefault="00F15A6B" w:rsidP="00F15A6B">
      <w:pPr>
        <w:pStyle w:val="B1"/>
      </w:pPr>
      <w:r w:rsidRPr="00140E21">
        <w:t>6.</w:t>
      </w:r>
      <w:r w:rsidRPr="00140E21">
        <w:tab/>
        <w:t xml:space="preserve">The new I-SMF initiates a N4 Session Establishment to the new I-UPF. </w:t>
      </w:r>
      <w:r>
        <w:t xml:space="preserve">The </w:t>
      </w:r>
      <w:r w:rsidRPr="00140E21">
        <w:t>new I-UPF provide tunnel endpoints to the new I-SMF.</w:t>
      </w:r>
    </w:p>
    <w:p w:rsidR="00F15A6B" w:rsidRPr="00140E21" w:rsidRDefault="00F15A6B" w:rsidP="00F15A6B">
      <w:pPr>
        <w:pStyle w:val="B1"/>
      </w:pPr>
      <w:r w:rsidRPr="00140E21">
        <w:tab/>
        <w:t xml:space="preserve">If forwarding indication was received, the new I-SMF also </w:t>
      </w:r>
      <w:r>
        <w:t xml:space="preserve">requests </w:t>
      </w:r>
      <w:r w:rsidRPr="00140E21">
        <w:t>the</w:t>
      </w:r>
      <w:r>
        <w:t xml:space="preserve"> new I-UPF to allocate</w:t>
      </w:r>
      <w:r w:rsidRPr="00140E21">
        <w:t xml:space="preserve"> tunnel endpoints</w:t>
      </w:r>
      <w:r>
        <w:t xml:space="preserve"> to receive</w:t>
      </w:r>
      <w:r w:rsidRPr="00140E21">
        <w:t xml:space="preserve"> the buffered DL data from the old I-UPF</w:t>
      </w:r>
      <w:r>
        <w:t xml:space="preserve"> and to indicate end marker reception on this tunnel via usage reporting</w:t>
      </w:r>
      <w:r w:rsidRPr="00140E21">
        <w:t>.</w:t>
      </w:r>
      <w:r>
        <w:t xml:space="preserve"> In this case, the new I-UPF begins to buffer the downlink packet(s) received from the UPF (PSA).</w:t>
      </w:r>
    </w:p>
    <w:p w:rsidR="00F15A6B" w:rsidRPr="00140E21" w:rsidRDefault="00F15A6B" w:rsidP="00F15A6B">
      <w:pPr>
        <w:pStyle w:val="B1"/>
      </w:pPr>
      <w:r w:rsidRPr="00140E21">
        <w:t>7a. If the tunnel endpoints for the buffered DL data were allocated, the new I-SMF invokes Nsmf_PDUSession_UpdateSMContext Request (tunnel endpoints for buffered DL data) to the old I-SMF in the case of I-SMF change in order to establish the forwarding tunnel. The new I-SMF uses the SM Context ID received from AMF for this service operation.</w:t>
      </w:r>
    </w:p>
    <w:p w:rsidR="00F15A6B" w:rsidRPr="00140E21" w:rsidRDefault="00F15A6B" w:rsidP="00F15A6B">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rsidR="00F15A6B" w:rsidRPr="00140E21" w:rsidRDefault="00F15A6B" w:rsidP="00F15A6B">
      <w:pPr>
        <w:pStyle w:val="B1"/>
      </w:pPr>
      <w:r w:rsidRPr="00140E21">
        <w:t>7c.</w:t>
      </w:r>
      <w:r w:rsidRPr="00140E21">
        <w:tab/>
        <w:t>The old I-SMF, in the case of I-SMF change responds the new I-SMF with Nsmf_PDUSession_UpdateSMContext response.</w:t>
      </w:r>
    </w:p>
    <w:p w:rsidR="00F15A6B" w:rsidRPr="00F15A6B" w:rsidRDefault="00F15A6B" w:rsidP="00F15A6B">
      <w:pPr>
        <w:pStyle w:val="B1"/>
      </w:pPr>
      <w:r w:rsidRPr="00140E21">
        <w:t>8a.</w:t>
      </w:r>
      <w:r w:rsidRPr="00140E21">
        <w:tab/>
        <w:t>In the case o</w:t>
      </w:r>
      <w:r w:rsidRPr="00F15A6B">
        <w:t>f I-SMF change, the new I-SMF invokes Nsmf_PDUSession_Update Request (SM Context ID, new I-UPF DL tunnel information, SM Context ID at I-SMF, Access Type, RAT Type, DNAI list supported by the new I-SMF</w:t>
      </w:r>
      <w:del w:id="16" w:author="CMCC" w:date="2020-08-12T15:06:00Z">
        <w:r w:rsidRPr="00F15A6B" w:rsidDel="00F15A6B">
          <w:delText>, End Marker Indication</w:delText>
        </w:r>
      </w:del>
      <w:r w:rsidRPr="00F15A6B">
        <w:t>) towards the SMF. The new I-SMF uses the SM Context ID at SMF received from old I-SMF for this service operation.</w:t>
      </w:r>
    </w:p>
    <w:p w:rsidR="00F15A6B" w:rsidRPr="00140E21" w:rsidRDefault="00F15A6B" w:rsidP="00F15A6B">
      <w:pPr>
        <w:pStyle w:val="B1"/>
      </w:pPr>
      <w:r w:rsidRPr="00F15A6B">
        <w:tab/>
        <w:t>In the case of I-SMF insertion, the new I-SMF invokes Nsmf_PDUSession_Create Request (new I-UPF DL tunnel information, new I-UPF tunnel endpoint for buffered DL data, SM Context ID at I-SMF, Access Type, RAT type, DNAI list supported by the new I-SMF</w:t>
      </w:r>
      <w:del w:id="17" w:author="CMCC" w:date="2020-08-12T15:06:00Z">
        <w:r w:rsidRPr="00F15A6B" w:rsidDel="00F15A6B">
          <w:delText>, End marker indicatio</w:delText>
        </w:r>
        <w:r w:rsidDel="00F15A6B">
          <w:delText>n</w:delText>
        </w:r>
      </w:del>
      <w:r w:rsidRPr="00140E21">
        <w:t>) towards the SMF.</w:t>
      </w:r>
    </w:p>
    <w:p w:rsidR="00F15A6B" w:rsidRPr="00140E21" w:rsidRDefault="00F15A6B" w:rsidP="00F15A6B">
      <w:pPr>
        <w:pStyle w:val="B1"/>
      </w:pPr>
      <w:r w:rsidRPr="00140E21">
        <w:tab/>
        <w:t xml:space="preserve">The SM Context ID at I-SMF is to be used by the SMF for further PDU Session operation, e.g. to notify the new I-SMF of PDU </w:t>
      </w:r>
      <w:r>
        <w:t>S</w:t>
      </w:r>
      <w:r w:rsidRPr="00140E21">
        <w:t xml:space="preserve">ession </w:t>
      </w:r>
      <w:r>
        <w:t>R</w:t>
      </w:r>
      <w:r w:rsidRPr="00140E21">
        <w:t>elease. If SM Context ID at the I-SMF exists (i.e. in the case of I-SMF change), the SMF shall replace the SM Context ID at I-SMF.</w:t>
      </w:r>
    </w:p>
    <w:p w:rsidR="00F15A6B" w:rsidRPr="00F15A6B" w:rsidRDefault="00F15A6B" w:rsidP="00F15A6B">
      <w:pPr>
        <w:pStyle w:val="B1"/>
      </w:pPr>
      <w:r w:rsidRPr="00140E21">
        <w:lastRenderedPageBreak/>
        <w:tab/>
        <w:t>The new I-UPF tunnel endpoint for buffered DL data is used to establish the forwarding tunnel (from old I-UPF con</w:t>
      </w:r>
      <w:r w:rsidRPr="00F15A6B">
        <w:t>trolled by SMF to new I-UPF controlled by new I-SMF).</w:t>
      </w:r>
    </w:p>
    <w:p w:rsidR="00F15A6B" w:rsidRDefault="00F15A6B" w:rsidP="00F15A6B">
      <w:pPr>
        <w:pStyle w:val="B1"/>
      </w:pPr>
      <w:r w:rsidRPr="00F15A6B">
        <w:tab/>
      </w:r>
      <w:del w:id="18" w:author="CMCC" w:date="2020-08-12T15:06:00Z">
        <w:r w:rsidRPr="00F15A6B" w:rsidDel="00F15A6B">
          <w:delText>If the service request is triggered by downlink data, the End Marker Indication is included to indicate that End Marker(s) is to be se</w:delText>
        </w:r>
        <w:r w:rsidDel="00F15A6B">
          <w:delText>nt by the UPF (PSA).</w:delText>
        </w:r>
      </w:del>
    </w:p>
    <w:p w:rsidR="00F15A6B" w:rsidRPr="00140E21" w:rsidRDefault="00F15A6B" w:rsidP="00F15A6B">
      <w:pPr>
        <w:pStyle w:val="B1"/>
      </w:pPr>
      <w:r w:rsidRPr="00140E21">
        <w:t>8b.</w:t>
      </w:r>
      <w:r w:rsidRPr="00140E21">
        <w:tab/>
        <w:t>The SMF initiates N4 Session Modification toward the PDU Session Anchor UPF. During this step:</w:t>
      </w:r>
    </w:p>
    <w:p w:rsidR="00F15A6B" w:rsidRPr="00140E21" w:rsidRDefault="00F15A6B" w:rsidP="00F15A6B">
      <w:pPr>
        <w:pStyle w:val="B2"/>
      </w:pPr>
      <w:r w:rsidRPr="00140E21">
        <w:t>-</w:t>
      </w:r>
      <w:r w:rsidRPr="00140E21">
        <w:tab/>
        <w:t>The SMF provides the new I-UPF DL tunnel information.</w:t>
      </w:r>
    </w:p>
    <w:p w:rsidR="00F15A6B" w:rsidRPr="00140E21" w:rsidRDefault="00F15A6B" w:rsidP="00F15A6B">
      <w:pPr>
        <w:pStyle w:val="B2"/>
      </w:pPr>
      <w:r w:rsidRPr="00140E21">
        <w:t>-</w:t>
      </w:r>
      <w:r w:rsidRPr="00140E21">
        <w:tab/>
        <w:t>If different CN Tunnel Info need be used by PSA UPF, i.e. the CN Tunnel Info at the PSA for N3 and N9 are different, a CN Tunnel Info for the PDU Session Anchor UPF is allocated</w:t>
      </w:r>
      <w:r>
        <w:t>.</w:t>
      </w:r>
    </w:p>
    <w:p w:rsidR="00F15A6B" w:rsidRPr="00140E21" w:rsidRDefault="00F15A6B" w:rsidP="00F15A6B">
      <w:pPr>
        <w:pStyle w:val="B2"/>
      </w:pPr>
      <w:r w:rsidRPr="00140E21">
        <w:t>-</w:t>
      </w:r>
      <w:r w:rsidRPr="00140E21">
        <w:tab/>
        <w:t xml:space="preserve">For I-SMF insertion, if a new I-UPF tunnel endpoint for buffered DL data is received, the SMF triggers the </w:t>
      </w:r>
      <w:bookmarkStart w:id="19" w:name="_GoBack"/>
      <w:bookmarkEnd w:id="19"/>
      <w:r w:rsidRPr="00140E21">
        <w:t>transfer of buffered DL data to the new I-UPF tunnel endpoint for buffered DL data.</w:t>
      </w:r>
    </w:p>
    <w:p w:rsidR="00F15A6B" w:rsidRPr="00140E21" w:rsidRDefault="00F15A6B" w:rsidP="00F15A6B">
      <w:pPr>
        <w:pStyle w:val="B1"/>
      </w:pPr>
      <w:r w:rsidRPr="00140E21">
        <w:tab/>
      </w:r>
      <w:r w:rsidRPr="00F15A6B">
        <w:t>If the End Marker Indication is received, the SMF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rsidR="00F15A6B" w:rsidRPr="00140E21" w:rsidRDefault="00F15A6B" w:rsidP="00F15A6B">
      <w:pPr>
        <w:pStyle w:val="B1"/>
      </w:pPr>
      <w:r w:rsidRPr="00140E21">
        <w:t>8c.</w:t>
      </w:r>
      <w:r w:rsidRPr="00140E21">
        <w:tab/>
        <w:t>The SMF responds to the new I-SMF with Nsmf_PDUSession_Update Response (</w:t>
      </w:r>
      <w:r>
        <w:t xml:space="preserve">the DNAI(s) of interest for this PDU Session </w:t>
      </w:r>
      <w:r w:rsidRPr="00140E21">
        <w:t>in the case of I-SMF change) or Nsmf_PDUSession_Create Response (</w:t>
      </w:r>
      <w:r>
        <w:t xml:space="preserve">the DNAI(s) of interest for this PDU Session, </w:t>
      </w:r>
      <w:r w:rsidRPr="00140E21">
        <w:t>Tunnel Info at UPF(PSA) for UL data in the case of I-SMF insertion if it is allocated in step 8b).</w:t>
      </w:r>
    </w:p>
    <w:p w:rsidR="00F15A6B" w:rsidRPr="00140E21" w:rsidRDefault="00F15A6B" w:rsidP="00F15A6B">
      <w:pPr>
        <w:pStyle w:val="B1"/>
      </w:pPr>
      <w:r w:rsidRPr="00140E21">
        <w:tab/>
        <w:t>In the case of I-SMF insertion and the PDU session corresponds to a LADN, the SMF shall release the PDU session after the service request procedure is completed.</w:t>
      </w:r>
    </w:p>
    <w:p w:rsidR="00F15A6B" w:rsidRPr="00140E21" w:rsidRDefault="00F15A6B" w:rsidP="00F15A6B">
      <w:pPr>
        <w:pStyle w:val="B1"/>
      </w:pPr>
      <w:r w:rsidRPr="00140E21">
        <w:tab/>
        <w:t>In the case of I-SMF insertion the SMF starts a timer to release resource, i.e. resource for the indirect data forwarding tunnel.</w:t>
      </w:r>
    </w:p>
    <w:p w:rsidR="00F15A6B" w:rsidRDefault="00F15A6B" w:rsidP="00F15A6B">
      <w:pPr>
        <w:pStyle w:val="B1"/>
      </w:pPr>
      <w:r>
        <w:tab/>
        <w:t>In the case of I-SMF insertion and the CN Tunnel Info at PSA for N9 is received in the response, I-SMF provides the CN Tunnel Info at the PSA for N9 to I-UPF via N4 Session Modification Request.</w:t>
      </w:r>
    </w:p>
    <w:p w:rsidR="00F15A6B" w:rsidRPr="00140E21" w:rsidRDefault="00F15A6B" w:rsidP="00F15A6B">
      <w:pPr>
        <w:pStyle w:val="B1"/>
      </w:pPr>
      <w:r w:rsidRPr="00140E21">
        <w:t>9.</w:t>
      </w:r>
      <w:r w:rsidRPr="00140E21">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rsidR="00F15A6B" w:rsidRPr="00140E21" w:rsidRDefault="00F15A6B" w:rsidP="00F15A6B">
      <w:pPr>
        <w:pStyle w:val="B1"/>
      </w:pPr>
      <w:r w:rsidRPr="00140E21">
        <w:tab/>
        <w:t>If the PDU Session has been assigned any EPS bearer ID, the new I-SMF also includes the mapping between EPS bearer ID(s) and QFI(s) into the N2 SM information to be sent to the NG-RAN.</w:t>
      </w:r>
    </w:p>
    <w:p w:rsidR="00F15A6B" w:rsidRPr="00140E21" w:rsidRDefault="00F15A6B" w:rsidP="00F15A6B">
      <w:pPr>
        <w:pStyle w:val="B1"/>
      </w:pPr>
      <w:r w:rsidRPr="00140E21">
        <w:tab/>
        <w:t xml:space="preserve">The new I-SMF starts a timer to release resource, i.e. </w:t>
      </w:r>
      <w:r>
        <w:t xml:space="preserve">resource </w:t>
      </w:r>
      <w:r w:rsidRPr="00140E21">
        <w:t>for the indirect data forwarding tunnel.</w:t>
      </w:r>
    </w:p>
    <w:p w:rsidR="00F15A6B" w:rsidRPr="00140E21" w:rsidRDefault="00F15A6B" w:rsidP="00F15A6B">
      <w:r w:rsidRPr="00140E21">
        <w:t>Case: I-SMF removal: steps 10 to 16 are skipped for I-SMF insertion or I-SMF change cases.</w:t>
      </w:r>
    </w:p>
    <w:p w:rsidR="00F15A6B" w:rsidRPr="00140E21" w:rsidRDefault="00F15A6B" w:rsidP="00F15A6B">
      <w:pPr>
        <w:pStyle w:val="B1"/>
      </w:pPr>
      <w:r w:rsidRPr="00140E21">
        <w:t>10.</w:t>
      </w:r>
      <w:r w:rsidRPr="00140E21">
        <w:tab/>
        <w:t>If the UE has moved from service area of old I-SMF into the service area of SMF, the AMF sends a Nsmf_PDUSession_CreateSMContext Request (SUPI, PDU Session ID, AMF ID, SM Context ID</w:t>
      </w:r>
      <w:r>
        <w:t xml:space="preserve"> at I-SMF</w:t>
      </w:r>
      <w:r w:rsidRPr="00140E21">
        <w:t>, UE location info, Access Type, RAT Type) to the SMF.</w:t>
      </w:r>
    </w:p>
    <w:p w:rsidR="00F15A6B" w:rsidRPr="00140E21" w:rsidRDefault="00F15A6B" w:rsidP="00F15A6B">
      <w:pPr>
        <w:pStyle w:val="B1"/>
      </w:pPr>
      <w:r w:rsidRPr="00140E21">
        <w:tab/>
        <w:t>If the UE Time Zone has changed compared to the last reported UE Time Zone then the AMF shall include the UE Time Zone IE in this message.</w:t>
      </w:r>
    </w:p>
    <w:p w:rsidR="00F15A6B" w:rsidRPr="00140E21" w:rsidRDefault="00F15A6B" w:rsidP="00F15A6B">
      <w:pPr>
        <w:pStyle w:val="B1"/>
      </w:pPr>
      <w:r w:rsidRPr="00140E21">
        <w:tab/>
        <w:t>The AMF set the Operation Type to "UP activate" to indicate establishment of User Plane resources for the PDU Session(s). The AMF determines Access Type and RAT Type based, as defined in clause 4.2.3.2.</w:t>
      </w:r>
    </w:p>
    <w:p w:rsidR="00F15A6B" w:rsidRPr="00140E21" w:rsidRDefault="00F15A6B" w:rsidP="00F15A6B">
      <w:pPr>
        <w:pStyle w:val="B1"/>
      </w:pPr>
      <w:r w:rsidRPr="00140E21">
        <w:t>11a.</w:t>
      </w:r>
      <w:r w:rsidRPr="00140E21">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rsidR="00F15A6B" w:rsidRPr="00140E21" w:rsidRDefault="00F15A6B" w:rsidP="00F15A6B">
      <w:pPr>
        <w:pStyle w:val="B1"/>
      </w:pPr>
      <w:r w:rsidRPr="00140E21">
        <w:t>11b.</w:t>
      </w:r>
      <w:r w:rsidRPr="00140E21">
        <w:tab/>
        <w:t>The old I-SMF responds with the SM context of the indicated PDU Session. If</w:t>
      </w:r>
      <w:r>
        <w:t xml:space="preserve"> there is Extended Buffering is applied and the Extended Buffering timer is still running in old-SMF or old I-UPF, or</w:t>
      </w:r>
      <w:r w:rsidRPr="00140E21">
        <w:t xml:space="preserve"> the service request is </w:t>
      </w:r>
      <w:r w:rsidRPr="00140E21">
        <w:lastRenderedPageBreak/>
        <w:t>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rsidR="00F15A6B" w:rsidRPr="00140E21" w:rsidRDefault="00F15A6B" w:rsidP="00F15A6B">
      <w:pPr>
        <w:pStyle w:val="B1"/>
      </w:pPr>
      <w:r w:rsidRPr="00140E21">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rsidR="00F15A6B" w:rsidRPr="00140E21" w:rsidRDefault="00F15A6B" w:rsidP="00F15A6B">
      <w:pPr>
        <w:pStyle w:val="B1"/>
      </w:pPr>
      <w:r w:rsidRPr="00140E21">
        <w:t>13.</w:t>
      </w:r>
      <w:r w:rsidRPr="00140E21">
        <w:tab/>
        <w:t xml:space="preserve">If a new I-UPF is selected by SMF, the SMF initiates a N4 Session Establishment to the new I-UPF. </w:t>
      </w:r>
      <w:r>
        <w:t xml:space="preserve">The </w:t>
      </w:r>
      <w:r w:rsidRPr="00140E21">
        <w:t>new I-UPF</w:t>
      </w:r>
      <w:r>
        <w:t xml:space="preserve"> provides</w:t>
      </w:r>
      <w:r w:rsidRPr="00140E21">
        <w:t xml:space="preserve"> tunnel endpoints to the SMF. If forwarding indication was received, the SMF </w:t>
      </w:r>
      <w:r>
        <w:t xml:space="preserve">requests the new I-UPF to </w:t>
      </w:r>
      <w:r w:rsidRPr="00140E21">
        <w:t>allocate tunnel endpoints for</w:t>
      </w:r>
      <w:r>
        <w:t xml:space="preserve"> forwarding</w:t>
      </w:r>
      <w:r w:rsidRPr="00140E21">
        <w:t xml:space="preserve"> data</w:t>
      </w:r>
      <w:r>
        <w:t xml:space="preserve"> and to indicate end marker reception on this tunnel</w:t>
      </w:r>
      <w:r w:rsidRPr="00140E21">
        <w:t>.</w:t>
      </w:r>
      <w:r>
        <w:t xml:space="preserve"> In this case, the new I-UPF begins to buffer the downlink packet(s) received from the UPF (PSA).</w:t>
      </w:r>
    </w:p>
    <w:p w:rsidR="00F15A6B" w:rsidRPr="00140E21" w:rsidRDefault="00F15A6B" w:rsidP="00F15A6B">
      <w:pPr>
        <w:pStyle w:val="B1"/>
      </w:pPr>
      <w:r w:rsidRPr="00140E21">
        <w:tab/>
        <w:t xml:space="preserve">If the new I-UPF is not selected, i.e. the PSA can serve the UE location, the SMF may initiate N4 Session Modification to the PSA to allocate UL N3 tunnel endpoints Info of PSA. The PSA provides the UL N3 tunnel endpoints to SMF. If the forwarding indication was received, the SMF </w:t>
      </w:r>
      <w:r>
        <w:t xml:space="preserve">requests the PSA to allocate </w:t>
      </w:r>
      <w:r w:rsidRPr="00140E21">
        <w:t xml:space="preserve">the tunnel endpoints for the buffered DL data from the old I-UPF, </w:t>
      </w:r>
      <w:r>
        <w:t xml:space="preserve">and indicate </w:t>
      </w:r>
      <w:r w:rsidRPr="00140E21">
        <w:t>the PSA</w:t>
      </w:r>
      <w:r>
        <w:t xml:space="preserve"> via usage reporting rule to report end marker to the SMF</w:t>
      </w:r>
      <w:r w:rsidRPr="00140E21">
        <w:t>.</w:t>
      </w:r>
      <w:r>
        <w:t xml:space="preserve"> In this case, the UPF (PSA) begins to buffer the DL data it may receive at the same time from the N6 interface. The UPF (PSA) sends one or more "end marker" packets according to the indication from SMF for each N9 tunnel to the old I-UPF immediately after switching the path to (R)AN. If indicated by the SMF, the UPF (PSA) reports to SMF when "end marker" packet is received. Then the SMF initiates N4 Session Modification procedure to indicate the UPF (PSA) to send the DL data received from the N6 interface.</w:t>
      </w:r>
    </w:p>
    <w:p w:rsidR="00F15A6B" w:rsidRPr="00140E21" w:rsidRDefault="00F15A6B" w:rsidP="00F15A6B">
      <w:pPr>
        <w:pStyle w:val="B1"/>
      </w:pPr>
      <w:r w:rsidRPr="00140E21">
        <w:t>14a.</w:t>
      </w:r>
      <w:r w:rsidRPr="00140E21">
        <w:tab/>
        <w:t>If the tunnel endpoints for the buffered DL data were allocated, the SMF invokes Nsmf_PDUSession_UpdateSMContext Request (tunnel endpoints for buffered DL data) to the old I-SMF in order to establish the forwarding tunnel. The SMF uses the SM Context ID received from AMF for this service operation.</w:t>
      </w:r>
    </w:p>
    <w:p w:rsidR="00F15A6B" w:rsidRPr="00140E21" w:rsidRDefault="00F15A6B" w:rsidP="00F15A6B">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w:t>
      </w:r>
      <w:r>
        <w:t xml:space="preserve">f </w:t>
      </w:r>
      <w:r w:rsidRPr="00140E21">
        <w:t>new I-UPF is not selected.</w:t>
      </w:r>
    </w:p>
    <w:p w:rsidR="00F15A6B" w:rsidRPr="00140E21" w:rsidRDefault="00F15A6B" w:rsidP="00F15A6B">
      <w:pPr>
        <w:pStyle w:val="B1"/>
      </w:pPr>
      <w:r w:rsidRPr="00140E21">
        <w:t>14c.</w:t>
      </w:r>
      <w:r w:rsidRPr="00140E21">
        <w:tab/>
        <w:t>The old I-SMF responds the SMF with Nsmf_PDUSession_UpdateSMContext response.</w:t>
      </w:r>
    </w:p>
    <w:p w:rsidR="00F15A6B" w:rsidRPr="00140E21" w:rsidRDefault="00F15A6B" w:rsidP="00F15A6B">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rsidR="00F15A6B" w:rsidRPr="00140E21" w:rsidRDefault="00F15A6B" w:rsidP="00F15A6B">
      <w:pPr>
        <w:pStyle w:val="B1"/>
      </w:pPr>
      <w:r w:rsidRPr="00140E21">
        <w:t>16.</w:t>
      </w:r>
      <w:r w:rsidRPr="00140E21">
        <w:tab/>
        <w:t>The SMF sends a Nsmf_PDUSession_CreateSMContext Response (N2 SM information (PDU Session ID, QFI(s), QoS profile(s), CN N3 Tunnel Info, S-NSSAI), N1 SM Container, Cause)) to the AMF. The CN N3 Tunnel Info is the UL Tunnel Info of the new I-UPF.</w:t>
      </w:r>
    </w:p>
    <w:p w:rsidR="00F15A6B" w:rsidRPr="00140E21" w:rsidRDefault="00F15A6B" w:rsidP="00F15A6B">
      <w:pPr>
        <w:pStyle w:val="B1"/>
      </w:pPr>
      <w:r w:rsidRPr="00140E21">
        <w:tab/>
        <w:t>If the PDU Session has been assigned any EPS bearer ID, the SMF also includes the mapping between EPS bearer ID(s) and QFI(s) into the N2 SM information to be sent to the NG-RAN.</w:t>
      </w:r>
    </w:p>
    <w:p w:rsidR="00F15A6B" w:rsidRPr="00140E21" w:rsidRDefault="00F15A6B" w:rsidP="00F15A6B">
      <w:pPr>
        <w:pStyle w:val="B1"/>
      </w:pPr>
      <w:r w:rsidRPr="00140E21">
        <w:tab/>
        <w:t>The SMF starts a timer to release the resource, i.e. resource for indirect data forwarding tunnel.</w:t>
      </w:r>
    </w:p>
    <w:p w:rsidR="00F15A6B" w:rsidRPr="00140E21" w:rsidRDefault="00F15A6B" w:rsidP="00F15A6B">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rsidR="00F15A6B" w:rsidRPr="00140E21" w:rsidRDefault="00F15A6B" w:rsidP="00F15A6B">
      <w:pPr>
        <w:pStyle w:val="B1"/>
      </w:pPr>
      <w:r w:rsidRPr="00140E21">
        <w:t>17a. If the step 9 or step 16 was successful response, in</w:t>
      </w:r>
      <w:r>
        <w:t xml:space="preserve"> the</w:t>
      </w:r>
      <w:r w:rsidRPr="00140E21">
        <w:t xml:space="preserve"> case of I-SMF removal or change, the AMF sends Nsmf_PDUSession_ReleaseSMContext Request (I-SMF only indication) to old I-SMF for the release of resources in old I-SMF. The I-SMF only indication indicates to old I-SMF not to invoke resource release in SMF.</w:t>
      </w:r>
    </w:p>
    <w:p w:rsidR="00F15A6B" w:rsidRPr="00140E21" w:rsidRDefault="00F15A6B" w:rsidP="00F15A6B">
      <w:pPr>
        <w:pStyle w:val="B1"/>
      </w:pPr>
      <w:r w:rsidRPr="00140E21">
        <w:tab/>
        <w:t>The old I-SMF starts a timer to release resources, i.e. resource for indirect data forwarding tunnel.</w:t>
      </w:r>
    </w:p>
    <w:p w:rsidR="00F15A6B" w:rsidRPr="00140E21" w:rsidRDefault="00F15A6B" w:rsidP="00F15A6B">
      <w:pPr>
        <w:pStyle w:val="B1"/>
      </w:pPr>
      <w:r w:rsidRPr="00140E21">
        <w:t>17b. The old I-SMF responds to AMF with Nsmf_PDUSession_ReleaseSMContext response.</w:t>
      </w:r>
    </w:p>
    <w:p w:rsidR="00F15A6B" w:rsidRPr="00140E21" w:rsidRDefault="00F15A6B" w:rsidP="00F15A6B">
      <w:r w:rsidRPr="00140E21">
        <w:t>Case: I-SMF insertion or I-SMF change: steps 18 to 21 are skipped for the I-SMF removal case.</w:t>
      </w:r>
    </w:p>
    <w:p w:rsidR="00F15A6B" w:rsidRPr="00140E21" w:rsidRDefault="00F15A6B" w:rsidP="00F15A6B">
      <w:pPr>
        <w:pStyle w:val="B1"/>
      </w:pPr>
      <w:r w:rsidRPr="00140E21">
        <w:lastRenderedPageBreak/>
        <w:t>18.</w:t>
      </w:r>
      <w:r w:rsidRPr="00140E21">
        <w:tab/>
        <w:t>The AMF sends an Nsmf_PDUSession_UpdateSMContext Request (N2 SM information, RAT type, Access type) to the new I-SMF.</w:t>
      </w:r>
    </w:p>
    <w:p w:rsidR="00F15A6B" w:rsidRPr="00140E21" w:rsidRDefault="00F15A6B" w:rsidP="00F15A6B">
      <w:pPr>
        <w:pStyle w:val="B1"/>
      </w:pPr>
      <w:r w:rsidRPr="00140E21">
        <w:tab/>
        <w:t>If the AMF received N2 SM information (one or multiple) in step 17, then the AMF shall forward the N2 SM information to the relevant new I-SMF per PDU Session ID.</w:t>
      </w:r>
    </w:p>
    <w:p w:rsidR="00F15A6B" w:rsidRPr="00140E21" w:rsidRDefault="00F15A6B" w:rsidP="00F15A6B">
      <w:pPr>
        <w:pStyle w:val="B1"/>
      </w:pPr>
      <w:r w:rsidRPr="00140E21">
        <w:t>19.</w:t>
      </w:r>
      <w:r w:rsidRPr="00140E21">
        <w:tab/>
        <w:t>The new I-SMF updates the new I-UPF with the AN Tunnel Info and List of accepted QFI(s). Downlink data is now forwarded from new I-UPF to UE.</w:t>
      </w:r>
    </w:p>
    <w:p w:rsidR="00F15A6B" w:rsidRPr="00140E21" w:rsidRDefault="00F15A6B" w:rsidP="00F15A6B">
      <w:pPr>
        <w:pStyle w:val="B1"/>
      </w:pPr>
      <w:r w:rsidRPr="00140E21">
        <w:t>20a.</w:t>
      </w:r>
      <w:r w:rsidRPr="00140E21">
        <w:tab/>
        <w:t>The new I-SMF invokes Nsmf_PDUSession_Update request (RAT type, Access type) to SMF. The SMF updates associated access of the PDU Session.</w:t>
      </w:r>
    </w:p>
    <w:p w:rsidR="00F15A6B" w:rsidRPr="00140E21" w:rsidRDefault="00F15A6B" w:rsidP="00F15A6B">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rsidR="00F15A6B" w:rsidRPr="00140E21" w:rsidRDefault="00F15A6B" w:rsidP="00F15A6B">
      <w:pPr>
        <w:pStyle w:val="B1"/>
      </w:pPr>
      <w:r w:rsidRPr="00140E21">
        <w:t>20c.</w:t>
      </w:r>
      <w:r w:rsidRPr="00140E21">
        <w:tab/>
        <w:t>The SMF responds with Nsmf_PDUSession_Update Response.</w:t>
      </w:r>
    </w:p>
    <w:p w:rsidR="00F15A6B" w:rsidRPr="00140E21" w:rsidRDefault="00F15A6B" w:rsidP="00F15A6B">
      <w:pPr>
        <w:pStyle w:val="B1"/>
      </w:pPr>
      <w:r w:rsidRPr="00140E21">
        <w:t>21.</w:t>
      </w:r>
      <w:r w:rsidRPr="00140E21">
        <w:tab/>
        <w:t>The new I-SMF sends a Nsmf_PDUSession_UpdateSMContext Response to AMF.</w:t>
      </w:r>
    </w:p>
    <w:p w:rsidR="00F15A6B" w:rsidRPr="00140E21" w:rsidRDefault="00F15A6B" w:rsidP="00F15A6B">
      <w:r w:rsidRPr="00140E21">
        <w:t>Case: I-SMF removal: steps 22 to 25 are skipped for the I-SMF insertion or I-SMF change cases.</w:t>
      </w:r>
    </w:p>
    <w:p w:rsidR="00F15A6B" w:rsidRPr="00140E21" w:rsidRDefault="00F15A6B" w:rsidP="00F15A6B">
      <w:pPr>
        <w:pStyle w:val="B1"/>
      </w:pPr>
      <w:r w:rsidRPr="00140E21">
        <w:t>22.</w:t>
      </w:r>
      <w:r w:rsidRPr="00140E21">
        <w:tab/>
        <w:t>The AMF sends a Nsmf_PDUSession_UpdateSMContext Request (N2 SM information, RAT Type, Access Type) to the SMF. The AMF determines Access Type and RAT Type based on the Global RAN Node ID associated with the N2 interface.</w:t>
      </w:r>
    </w:p>
    <w:p w:rsidR="00F15A6B" w:rsidRPr="00140E21" w:rsidRDefault="00F15A6B" w:rsidP="00F15A6B">
      <w:pPr>
        <w:pStyle w:val="B1"/>
      </w:pPr>
      <w:r w:rsidRPr="00140E21">
        <w:tab/>
        <w:t>If the AMF received N2 SM information (one or multiple) in step 17, then the AMF shall forward the N2 SM information to the relevant new I-SMF per PDU Session ID.</w:t>
      </w:r>
    </w:p>
    <w:p w:rsidR="00F15A6B" w:rsidRPr="00140E21" w:rsidRDefault="00F15A6B" w:rsidP="00F15A6B">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rsidR="00F15A6B" w:rsidRPr="00140E21" w:rsidRDefault="00F15A6B" w:rsidP="00F15A6B">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rsidR="00F15A6B" w:rsidRPr="00140E21" w:rsidRDefault="00F15A6B" w:rsidP="00F15A6B">
      <w:pPr>
        <w:pStyle w:val="B1"/>
      </w:pPr>
      <w:r w:rsidRPr="00140E21">
        <w:t>25.</w:t>
      </w:r>
      <w:r w:rsidRPr="00140E21">
        <w:tab/>
        <w:t>The SMF sends a Nsmf_PDUSession_UpdateSMContext Response to AMF.</w:t>
      </w:r>
    </w:p>
    <w:p w:rsidR="00F15A6B" w:rsidRPr="00140E21" w:rsidRDefault="00F15A6B" w:rsidP="00F15A6B">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rsidR="00F15A6B" w:rsidRPr="00140E21" w:rsidRDefault="00F15A6B" w:rsidP="00F15A6B">
      <w:pPr>
        <w:pStyle w:val="B1"/>
      </w:pPr>
      <w:r w:rsidRPr="00140E21">
        <w:tab/>
        <w:t xml:space="preserve">In the case of I-SMF removal, upon timer set in step 16 expires and the indirect data forwarding tunnel was established before, the SMF sends N4 Session </w:t>
      </w:r>
      <w:r>
        <w:t xml:space="preserve">Modification </w:t>
      </w:r>
      <w:r w:rsidRPr="00140E21">
        <w:t>request to the new I-UPF or PSA to release the resource for the forwarding tunnel.</w:t>
      </w:r>
    </w:p>
    <w:p w:rsidR="00F15A6B" w:rsidRPr="00140E21" w:rsidRDefault="00F15A6B" w:rsidP="00F15A6B">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rsidR="00D14481" w:rsidRPr="00140E21" w:rsidRDefault="00F15A6B" w:rsidP="00F15A6B">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rsidR="005F691A" w:rsidRPr="00D14481" w:rsidRDefault="005F691A" w:rsidP="005F691A">
      <w:pPr>
        <w:rPr>
          <w:rFonts w:eastAsia="宋体"/>
        </w:rPr>
      </w:pPr>
    </w:p>
    <w:bookmarkEnd w:id="2"/>
    <w:bookmarkEnd w:id="3"/>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ABD" w:rsidRDefault="00D33ABD">
      <w:r>
        <w:separator/>
      </w:r>
    </w:p>
  </w:endnote>
  <w:endnote w:type="continuationSeparator" w:id="0">
    <w:p w:rsidR="00D33ABD" w:rsidRDefault="00D33A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ABD" w:rsidRDefault="00D33ABD">
      <w:r>
        <w:separator/>
      </w:r>
    </w:p>
  </w:footnote>
  <w:footnote w:type="continuationSeparator" w:id="0">
    <w:p w:rsidR="00D33ABD" w:rsidRDefault="00D33A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FB683B">
      <w:fldChar w:fldCharType="begin"/>
    </w:r>
    <w:r>
      <w:instrText>PAGE</w:instrText>
    </w:r>
    <w:r w:rsidR="00FB683B">
      <w:fldChar w:fldCharType="separate"/>
    </w:r>
    <w:r>
      <w:rPr>
        <w:noProof/>
      </w:rPr>
      <w:t>1</w:t>
    </w:r>
    <w:r w:rsidR="00FB683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720"/>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0C35"/>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15EFF"/>
    <w:rsid w:val="0031795A"/>
    <w:rsid w:val="003226B4"/>
    <w:rsid w:val="0032317E"/>
    <w:rsid w:val="003409FD"/>
    <w:rsid w:val="003450DF"/>
    <w:rsid w:val="003609EF"/>
    <w:rsid w:val="0036231A"/>
    <w:rsid w:val="00370C1E"/>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072"/>
    <w:rsid w:val="004B0F58"/>
    <w:rsid w:val="004B1CF7"/>
    <w:rsid w:val="004B33DB"/>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D7C75"/>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5A9E"/>
    <w:rsid w:val="00700F91"/>
    <w:rsid w:val="00700FD2"/>
    <w:rsid w:val="007036A1"/>
    <w:rsid w:val="00706081"/>
    <w:rsid w:val="00707E74"/>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04F66"/>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3ABD"/>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45EB"/>
    <w:rsid w:val="00E06B71"/>
    <w:rsid w:val="00E07EB1"/>
    <w:rsid w:val="00E10194"/>
    <w:rsid w:val="00E12912"/>
    <w:rsid w:val="00E12C08"/>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38C2"/>
    <w:rsid w:val="00EF75BC"/>
    <w:rsid w:val="00F01004"/>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683B"/>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DCC4D-0FCD-47E6-BA9D-C8E89ACDE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3178</Words>
  <Characters>18119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7</cp:revision>
  <cp:lastPrinted>1900-01-01T07:00:00Z</cp:lastPrinted>
  <dcterms:created xsi:type="dcterms:W3CDTF">2020-08-13T02:24:00Z</dcterms:created>
  <dcterms:modified xsi:type="dcterms:W3CDTF">2020-08-13T04:41:00Z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